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1396"/>
        <w:gridCol w:w="2945"/>
        <w:gridCol w:w="5988"/>
        <w:gridCol w:w="4457"/>
      </w:tblGrid>
      <w:tr w:rsidR="000067FE" w:rsidTr="000067FE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7FE" w:rsidRDefault="000067FE" w:rsidP="00D05A5D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7FE" w:rsidRDefault="000067FE" w:rsidP="00D05A5D"/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7FE" w:rsidRDefault="000067FE" w:rsidP="00D05A5D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67FE" w:rsidRDefault="000067FE" w:rsidP="00D05A5D">
            <w:r>
              <w:t>Приложение 2</w:t>
            </w:r>
          </w:p>
        </w:tc>
      </w:tr>
      <w:tr w:rsidR="000067FE" w:rsidTr="000067FE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7FE" w:rsidRDefault="000067FE" w:rsidP="00D05A5D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7FE" w:rsidRDefault="000067FE" w:rsidP="00D05A5D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7FE" w:rsidRDefault="000067FE" w:rsidP="00D05A5D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67FE" w:rsidRDefault="000067FE" w:rsidP="00D05A5D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0067FE" w:rsidTr="000067FE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7FE" w:rsidRDefault="000067FE" w:rsidP="00D05A5D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7FE" w:rsidRDefault="000067FE" w:rsidP="00D05A5D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7FE" w:rsidRDefault="000067FE" w:rsidP="00D05A5D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67FE" w:rsidRDefault="000067FE" w:rsidP="004F54ED">
            <w:r>
              <w:t xml:space="preserve">от </w:t>
            </w:r>
            <w:r w:rsidR="004F54ED">
              <w:t xml:space="preserve">06.02.2020 </w:t>
            </w:r>
            <w:r>
              <w:t xml:space="preserve">№ </w:t>
            </w:r>
            <w:r w:rsidR="004F54ED">
              <w:t>61-486</w:t>
            </w:r>
          </w:p>
        </w:tc>
      </w:tr>
      <w:tr w:rsidR="000067FE" w:rsidTr="000067FE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7FE" w:rsidRDefault="000067FE" w:rsidP="00D05A5D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7FE" w:rsidRDefault="000067FE" w:rsidP="00D05A5D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67FE" w:rsidRDefault="000067FE" w:rsidP="00D05A5D">
            <w:pPr>
              <w:jc w:val="right"/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7FE" w:rsidRDefault="000067FE" w:rsidP="00D05A5D">
            <w:r>
              <w:t xml:space="preserve">  </w:t>
            </w:r>
          </w:p>
        </w:tc>
      </w:tr>
      <w:tr w:rsidR="000067FE" w:rsidTr="000067FE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7FE" w:rsidRDefault="000067FE" w:rsidP="00D05A5D">
            <w:pPr>
              <w:jc w:val="center"/>
            </w:pPr>
            <w:r>
              <w:t>Перечень главных администраторов доходов бюджета муниципального образования «Город Саратов», закрепляемые за ними виды (подвиды) доходов бюджета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7FE" w:rsidRDefault="000067FE" w:rsidP="00D05A5D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7FE" w:rsidRDefault="000067FE" w:rsidP="00D05A5D"/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7FE" w:rsidRDefault="000067FE" w:rsidP="00D05A5D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7FE" w:rsidRDefault="000067FE" w:rsidP="00D05A5D">
            <w:r>
              <w:t xml:space="preserve">  </w:t>
            </w:r>
          </w:p>
        </w:tc>
      </w:tr>
      <w:tr w:rsidR="000067FE" w:rsidTr="000067FE">
        <w:trPr>
          <w:cantSplit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7FE" w:rsidRDefault="000067FE" w:rsidP="00D05A5D">
            <w:pPr>
              <w:jc w:val="center"/>
            </w:pPr>
            <w:r>
              <w:t>Код главного админи-стратора</w:t>
            </w:r>
          </w:p>
        </w:tc>
        <w:tc>
          <w:tcPr>
            <w:tcW w:w="29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7FE" w:rsidRDefault="000067FE" w:rsidP="00D05A5D">
            <w:pPr>
              <w:jc w:val="center"/>
            </w:pPr>
            <w:r>
              <w:t>Код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7FE" w:rsidRDefault="000067FE" w:rsidP="00D05A5D">
            <w:pPr>
              <w:jc w:val="center"/>
            </w:pPr>
            <w:r>
              <w:t>Наименование</w:t>
            </w:r>
          </w:p>
        </w:tc>
      </w:tr>
    </w:tbl>
    <w:p w:rsidR="000067FE" w:rsidRPr="000067FE" w:rsidRDefault="000067FE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96"/>
        <w:gridCol w:w="2945"/>
        <w:gridCol w:w="5988"/>
        <w:gridCol w:w="4457"/>
      </w:tblGrid>
      <w:tr w:rsidR="000067FE" w:rsidTr="000067FE">
        <w:trPr>
          <w:cantSplit/>
          <w:tblHeader/>
        </w:trPr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067FE" w:rsidRDefault="000067FE" w:rsidP="00D05A5D">
            <w:pPr>
              <w:jc w:val="center"/>
            </w:pPr>
            <w:r>
              <w:t>1</w:t>
            </w:r>
          </w:p>
        </w:tc>
        <w:tc>
          <w:tcPr>
            <w:tcW w:w="2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067FE" w:rsidRDefault="000067FE" w:rsidP="00D05A5D">
            <w:pPr>
              <w:jc w:val="center"/>
            </w:pPr>
            <w:r>
              <w:t>2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067FE" w:rsidRDefault="000067FE" w:rsidP="00D05A5D">
            <w:pPr>
              <w:jc w:val="center"/>
            </w:pPr>
            <w:r>
              <w:t>3</w:t>
            </w:r>
          </w:p>
        </w:tc>
      </w:tr>
      <w:tr w:rsidR="000067FE" w:rsidTr="000067FE">
        <w:trPr>
          <w:cantSplit/>
        </w:trPr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046</w:t>
            </w:r>
          </w:p>
        </w:tc>
        <w:tc>
          <w:tcPr>
            <w:tcW w:w="294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КОМИТЕТ ПО УПРАВЛЕНИЮ ИМУЩЕСТВОМ ГОРОДА САРАТОВА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1 11 01040 04 0000 120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1 11 02084 04 0000 120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 xml:space="preserve">Доходы от размещения сумм, аккумулируемых в ходе проведения аукционов по продаже акций, находящихся в собственности городских округов 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1 11 05012 04 0000 120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1 11 05024 04 0000 120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1 11 05074 04 0000 120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1 11 05312 04 0000 120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1 11 05324 04 0000 120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1 11 07014 04 0000 120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1 11 08040 04 0000 120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Средства, получаемые от передачи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доходы от оказания платных услуг (работ) получателями средств бюджетов городских округов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доходы от компенсации затрат бюджетов городских округов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1 14 01040 04 0000 410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 от продажи квартир, находящихся в собственности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1 14 02042 04 0000 410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1 14 02043 04 0000 410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1 14 02043 04 0000 440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1 14 03040 04 0000 410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Средства от распоряжения и реализации конфискованного и иного имущества, обращенного в доходы городских округов (в части реализации основных средств по указанному имуществу)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1 14 03040 04 0000 440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Средства от распоряжения и реализации конфискованного и иного имущества, обращенного в доходы городских округов (в части реализации материальных запасов по указанному имуществу)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1 14 06012 04 0000 430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1 14 06024 04 0000 430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1 14 06312 04 0000 430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1 14 06324 04 0000 430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1 16 01071 01 0000 140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1 16 01081 01 0000 140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1 16 01201 01 0000 140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1 16 10030 04 0000 140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Невыясненные поступления, зачисляемые в бюджеты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неналоговые доходы бюджетов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ИЗБИРАТЕЛЬНАЯ КОМИССИЯ МУНИЦИПАЛЬНОГО ОБРАЗОВАНИЯ «ГОРОД САРАТОВ»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доходы от оказания платных услуг (работ) получателями средств бюджетов городских округов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доходы от компенсации затрат бюджетов городских округов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Невыясненные поступления, зачисляемые в бюджеты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неналоговые доходы бюджетов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lastRenderedPageBreak/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КОМИТЕТ ПО ФИНАНСАМ  АДМИНИСТРАЦИИ МУНИЦИПАЛЬНОГО ОБРАЗОВАНИЯ «ГОРОД САРАТОВ»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доходы от оказания платных услуг (работ) получателями средств бюджетов городских округов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доходы от компенсации затрат бюджетов городских округов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Невыясненные поступления, зачисляемые в бюджеты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неналоговые доходы бюджетов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Безвозмездные поступления от других бюджетов бюджетной системы Российской Федерации</w:t>
            </w:r>
            <w:r w:rsidRPr="000067FE">
              <w:rPr>
                <w:vertAlign w:val="superscript"/>
              </w:rPr>
              <w:t>2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2 08 04000 04 0000 150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0067FE">
              <w:rPr>
                <w:vertAlign w:val="superscript"/>
              </w:rPr>
              <w:t>3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lastRenderedPageBreak/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САРАТОВСКАЯ ГОРОДСКАЯ ДУМА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доходы от оказания платных услуг (работ) получателями средств бюджетов городских округов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доходы от компенсации затрат бюджетов городских округов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Невыясненные поступления, зачисляемые в бюджеты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УПРАВЛЕНИЕ ПО КУЛЬТУРЕ АДМИНИСТРАЦИИ МУНИЦИПАЛЬНОГО ОБРАЗОВАНИЯ «ГОРОД САРАТОВ»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доходы от оказания платных услуг (работ) получателями средств бюджетов городских округов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доходы от компенсации затрат бюджетов городских округов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lastRenderedPageBreak/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Невыясненные поступления, зачисляемые в бюджеты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неналоговые доходы бюджетов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Безвозмездные поступления от других бюджетов бюджетной системы Российской Федерации</w:t>
            </w:r>
            <w:r w:rsidRPr="000067FE">
              <w:rPr>
                <w:vertAlign w:val="superscript"/>
              </w:rPr>
              <w:t>2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 бюджетов городских округов от возврата организациями остатков субсидий прошлых лет</w:t>
            </w:r>
            <w:r w:rsidRPr="000067FE">
              <w:rPr>
                <w:vertAlign w:val="superscript"/>
              </w:rPr>
              <w:t>3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0067FE">
              <w:rPr>
                <w:vertAlign w:val="superscript"/>
              </w:rPr>
              <w:t>3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УПРАВЛЕНИЕ ПО ТРУДУ И СОЦИАЛЬНОМУ РАЗВИТИЮ АДМИНИСТРАЦИИ МУНИЦИПАЛЬНОГО ОБРАЗОВАНИЯ «ГОРОД САРАТОВ»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доходы от оказания платных услуг (работ) получателями средств бюджетов городских округов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доходы от компенсации затрат бюджетов городских округов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lastRenderedPageBreak/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Невыясненные поступления, зачисляемые в бюджеты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Безвозмездные поступления от других бюджетов бюджетной системы Российской Федерации</w:t>
            </w:r>
            <w:r w:rsidRPr="000067FE">
              <w:rPr>
                <w:vertAlign w:val="superscript"/>
              </w:rPr>
              <w:t>2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0067FE">
              <w:rPr>
                <w:vertAlign w:val="superscript"/>
              </w:rPr>
              <w:t>3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доходы от оказания платных услуг (работ) получателями средств бюджетов городских округов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доходы от компенсации затрат бюджетов городских округов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lastRenderedPageBreak/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Невыясненные поступления, зачисляемые в бюджеты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Безвозмездные поступления от других бюджетов бюджетной системы Российской Федерации</w:t>
            </w:r>
            <w:r w:rsidRPr="000067FE">
              <w:rPr>
                <w:vertAlign w:val="superscript"/>
              </w:rPr>
              <w:t>2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0067FE">
              <w:rPr>
                <w:vertAlign w:val="superscript"/>
              </w:rPr>
              <w:t>3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доходы от оказания платных услуг (работ) получателями средств бюджетов городских округов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доходы от компенсации затрат бюджетов городских округов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lastRenderedPageBreak/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1 16 10030 04 0000 140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Невыясненные поступления, зачисляемые в бюджеты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неналоговые доходы бюджетов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Безвозмездные поступления от других бюджетов бюджетной системы Российской Федерации</w:t>
            </w:r>
            <w:r w:rsidRPr="000067FE">
              <w:rPr>
                <w:vertAlign w:val="superscript"/>
              </w:rPr>
              <w:t>2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 бюджетов городских округов от возврата организациями остатков субсидий прошлых лет</w:t>
            </w:r>
            <w:r w:rsidRPr="000067FE">
              <w:rPr>
                <w:vertAlign w:val="superscript"/>
              </w:rPr>
              <w:t>3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0067FE">
              <w:rPr>
                <w:vertAlign w:val="superscript"/>
              </w:rPr>
              <w:t>3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АДМИНИСТРАЦИЯ МУНИЦИПАЛЬНОГО ОБРАЗОВАНИЯ «ГОРОД САРАТОВ»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доходы от оказания платных услуг (работ) получателями средств бюджетов городских округов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доходы от компенсации затрат бюджетов городских округов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1 16 02020 02 0000 140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lastRenderedPageBreak/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Невыясненные поступления, зачисляемые в бюджеты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Безвозмездные поступления от других бюджетов бюджетной системы Российской Федерации</w:t>
            </w:r>
            <w:r w:rsidRPr="000067FE">
              <w:rPr>
                <w:vertAlign w:val="superscript"/>
              </w:rPr>
              <w:t>2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0067FE">
              <w:rPr>
                <w:vertAlign w:val="superscript"/>
              </w:rPr>
              <w:t>3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1 12 05040 04 0000 120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Плата за пользование водными объектами, находящимися в собственности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доходы от оказания платных услуг (работ) получателями средств бюджетов городских округов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доходы от компенсации затрат бюджетов городских округов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lastRenderedPageBreak/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Невыясненные поступления, зачисляемые в бюджеты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Безвозмездные поступления от других бюджетов бюджетной системы Российской Федерации</w:t>
            </w:r>
            <w:r w:rsidRPr="000067FE">
              <w:rPr>
                <w:vertAlign w:val="superscript"/>
              </w:rPr>
              <w:t>2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0067FE">
              <w:rPr>
                <w:vertAlign w:val="superscript"/>
              </w:rPr>
              <w:t>3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КОМИТЕТ ПО АРХИТЕКТУРЕ АДМИНИСТРАЦИИ МУНИЦИПАЛЬНОГО ОБРАЗОВАНИЯ «ГОРОД САРАТОВ»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1 08 07150 01 0000 110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Государственная пошлина за выдачу разрешения на установку рекламной конструкции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доходы от оказания платных услуг (работ) получателями средств бюджетов городских округов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доходы от компенсации затрат бюджетов городских округов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lastRenderedPageBreak/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Невыясненные поступления, зачисляемые в бюджеты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неналоговые доходы бюджетов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КОНТРОЛЬНО-СЧЕТНАЯ ПАЛАТА МУНИЦИПАЛЬНОГО ОБРАЗОВАНИЯ «ГОРОД САРАТОВ»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доходы от оказания платных услуг (работ) получателями средств бюджетов городских округов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доходы от компенсации затрат бюджетов городских округов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1 16 01154 01 0000 140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1 16 01157 01 0000 140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lastRenderedPageBreak/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1 16 07000 01 0000 140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Невыясненные поступления, зачисляемые в бюджеты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неналоговые доходы бюджетов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lastRenderedPageBreak/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доходы от оказания платных услуг (работ) получателями средств бюджетов городских округов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доходы от компенсации затрат бюджетов городских округов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Невыясненные поступления, зачисляемые в бюджеты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неналоговые доходы бюджетов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КОМИТЕТ ПО ОБРАЗОВАНИЮ АДМИНИСТРАЦИИ МУНИЦИПАЛЬНОГО ОБРАЗОВАНИЯ «ГОРОД САРАТОВ»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доходы от оказания платных услуг (работ) получателями средств бюджетов городских округов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lastRenderedPageBreak/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доходы от компенсации затрат бюджетов городских округов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Невыясненные поступления, зачисляемые в бюджеты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неналоговые доходы бюджетов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Безвозмездные поступления от других бюджетов бюджетной системы Российской Федерации</w:t>
            </w:r>
            <w:r w:rsidRPr="000067FE">
              <w:rPr>
                <w:vertAlign w:val="superscript"/>
              </w:rPr>
              <w:t>2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 бюджетов городских округов от возврата организациями остатков субсидий прошлых лет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0067FE">
              <w:rPr>
                <w:vertAlign w:val="superscript"/>
              </w:rPr>
              <w:t>3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1 08 07173 01 0000 110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округов.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lastRenderedPageBreak/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доходы от оказания платных услуг (работ) получателями средств бюджетов городских округов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доходы от компенсации затрат бюджетов городских округов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1 16 10082 04 0000 140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lastRenderedPageBreak/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1 16 11064 01 0000 140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Невыясненные поступления, зачисляемые в бюджеты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неналоговые доходы бюджетов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Безвозмездные поступления от других бюджетов бюджетной системы Российской Федерации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 бюджетов городских округов от возврата организациями остатков субсидий прошлых лет</w:t>
            </w:r>
            <w:r w:rsidRPr="000067FE">
              <w:rPr>
                <w:vertAlign w:val="superscript"/>
              </w:rPr>
              <w:t>3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0067FE">
              <w:rPr>
                <w:vertAlign w:val="superscript"/>
              </w:rPr>
              <w:t>3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АДМИНИСТРАЦИЯ ЛЕНИНСКОГО РАЙОНА МУНИЦИПАЛЬНОГО ОБРАЗОВАНИЯ «ГОРОД САРАТОВ»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доходы от оказания платных услуг (работ) получателями средств бюджетов городских округов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доходы от компенсации затрат бюджетов городских округов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lastRenderedPageBreak/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Невыясненные поступления, зачисляемые в бюджеты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неналоговые доходы бюджетов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 бюджетов городских округов от возврата организациями остатков субсидий прошлых лет</w:t>
            </w:r>
            <w:r w:rsidRPr="000067FE">
              <w:rPr>
                <w:vertAlign w:val="superscript"/>
              </w:rPr>
              <w:t>3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доходы от оказания платных услуг (работ) получателями средств бюджетов городских округов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доходы от компенсации затрат бюджетов городских округов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lastRenderedPageBreak/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Невыясненные поступления, зачисляемые в бюджеты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неналоговые доходы бюджетов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 бюджетов городских округов от возврата организациями остатков субсидий прошлых лет</w:t>
            </w:r>
            <w:r w:rsidRPr="000067FE">
              <w:rPr>
                <w:vertAlign w:val="superscript"/>
              </w:rPr>
              <w:t>3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АДМИНИСТРАЦИЯ ОКТЯБРЬСКОГО РАЙОНА МУНИЦИПАЛЬНОГО ОБРАЗОВАНИЯ «ГОРОД САРАТОВ»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доходы от оказания платных услуг (работ) получателями средств бюджетов городских округов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lastRenderedPageBreak/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доходы от компенсации затрат бюджетов городских округов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Невыясненные поступления, зачисляемые в бюджеты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неналоговые доходы бюджетов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 бюджетов городских округов от возврата организациями остатков субсидий прошлых лет</w:t>
            </w:r>
            <w:r w:rsidRPr="000067FE">
              <w:rPr>
                <w:vertAlign w:val="superscript"/>
              </w:rPr>
              <w:t>3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АДМИНИСТРАЦИЯ ФРУНЗЕНСКОГО РАЙОНА МУНИЦИПАЛЬНОГО ОБРАЗОВАНИЯ «ГОРОД САРАТОВ»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lastRenderedPageBreak/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доходы от оказания платных услуг (работ) получателями средств бюджетов городских округов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доходы от компенсации затрат бюджетов городских округов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Невыясненные поступления, зачисляемые в бюджеты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неналоговые доходы бюджетов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 бюджетов городских округов от возврата организациями остатков субсидий прошлых лет</w:t>
            </w:r>
            <w:r w:rsidRPr="000067FE">
              <w:rPr>
                <w:vertAlign w:val="superscript"/>
              </w:rPr>
              <w:t>3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lastRenderedPageBreak/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доходы от оказания платных услуг (работ) получателями средств бюджетов городских округов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доходы от компенсации затрат бюджетов городских округов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Невыясненные поступления, зачисляемые в бюджеты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lastRenderedPageBreak/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неналоговые доходы бюджетов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 бюджетов городских округов от возврата организациями остатков субсидий прошлых лет</w:t>
            </w:r>
            <w:r w:rsidRPr="000067FE">
              <w:rPr>
                <w:vertAlign w:val="superscript"/>
              </w:rPr>
              <w:t>3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АДМИНИСТРАЦИЯ ВОЛЖСКОГО РАЙОНА МУНИЦИПАЛЬНОГО ОБРАЗОВАНИЯ «ГОРОД САРАТОВ»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доходы от оказания платных услуг (работ) получателями средств бюджетов городских округов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доходы от компенсации затрат бюджетов городских округов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0067FE">
              <w:rPr>
                <w:vertAlign w:val="superscript"/>
              </w:rPr>
              <w:t>1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lastRenderedPageBreak/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Невыясненные поступления, зачисляемые в бюджеты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0067FE" w:rsidRDefault="000067FE" w:rsidP="00D05A5D">
            <w:r>
              <w:t>Прочие неналоговые доходы бюджетов городских округов</w:t>
            </w:r>
          </w:p>
        </w:tc>
      </w:tr>
      <w:tr w:rsidR="000067FE" w:rsidTr="000067FE">
        <w:trPr>
          <w:cantSplit/>
        </w:trPr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>255</w:t>
            </w:r>
          </w:p>
        </w:tc>
        <w:tc>
          <w:tcPr>
            <w:tcW w:w="294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067FE" w:rsidRDefault="000067FE" w:rsidP="00D05A5D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0067FE" w:rsidRDefault="000067FE" w:rsidP="00D05A5D">
            <w:r>
              <w:t>Доходы бюджетов городских округов от возврата организациями остатков субсидий прошлых лет</w:t>
            </w:r>
            <w:r w:rsidRPr="000067FE">
              <w:rPr>
                <w:vertAlign w:val="superscript"/>
              </w:rPr>
              <w:t>3</w:t>
            </w:r>
          </w:p>
        </w:tc>
      </w:tr>
      <w:tr w:rsidR="000067FE" w:rsidTr="000067FE">
        <w:trPr>
          <w:cantSplit/>
        </w:trPr>
        <w:tc>
          <w:tcPr>
            <w:tcW w:w="1478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7FE" w:rsidRDefault="000067FE" w:rsidP="00D05A5D">
            <w:r>
              <w:t xml:space="preserve">  </w:t>
            </w:r>
          </w:p>
        </w:tc>
      </w:tr>
      <w:tr w:rsidR="000067FE" w:rsidTr="000067FE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67FE" w:rsidRDefault="000067FE" w:rsidP="00D05A5D">
            <w:r w:rsidRPr="000067FE">
              <w:rPr>
                <w:vertAlign w:val="superscript"/>
              </w:rPr>
              <w:t>1</w:t>
            </w:r>
            <w:r>
              <w:t xml:space="preserve"> Главным администратором может осуществляться администрирование поступлений по всем группам подвидов данного вида доходов</w:t>
            </w:r>
          </w:p>
        </w:tc>
      </w:tr>
      <w:tr w:rsidR="000067FE" w:rsidTr="000067FE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67FE" w:rsidRDefault="000067FE" w:rsidP="00D05A5D">
            <w:r w:rsidRPr="000067FE">
              <w:rPr>
                <w:vertAlign w:val="superscript"/>
              </w:rPr>
              <w:t>2</w:t>
            </w:r>
            <w:r>
              <w:t xml:space="preserve"> Главным администратором может осуществляться администрирование поступлений по всем статьям, подстатьям с элементом 04, группам подвидов данного вида доходов</w:t>
            </w:r>
          </w:p>
        </w:tc>
      </w:tr>
      <w:tr w:rsidR="000067FE" w:rsidTr="000067FE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67FE" w:rsidRDefault="000067FE" w:rsidP="00D05A5D">
            <w:r w:rsidRPr="000067FE">
              <w:rPr>
                <w:vertAlign w:val="superscript"/>
              </w:rPr>
              <w:t>3</w:t>
            </w:r>
            <w:r>
              <w:t xml:space="preserve"> Главным администратором может осуществляться администрирование поступлений по всем статьям, подстатьям, группам подвидов данного вида доходов</w:t>
            </w:r>
          </w:p>
        </w:tc>
      </w:tr>
      <w:tr w:rsidR="000067FE" w:rsidTr="000067FE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67FE" w:rsidRDefault="000067FE" w:rsidP="00D05A5D"/>
        </w:tc>
      </w:tr>
      <w:tr w:rsidR="000067FE" w:rsidTr="000067FE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7FE" w:rsidRDefault="000067FE" w:rsidP="00D05A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7FE" w:rsidRDefault="000067FE" w:rsidP="00D05A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7FE" w:rsidRDefault="000067FE" w:rsidP="00D05A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7FE" w:rsidRDefault="000067FE" w:rsidP="00D05A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67FE" w:rsidTr="000067FE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7FE" w:rsidRDefault="000067FE" w:rsidP="00D05A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7FE" w:rsidRDefault="000067FE" w:rsidP="00D05A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7FE" w:rsidRDefault="000067FE" w:rsidP="00D05A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7FE" w:rsidRDefault="000067FE" w:rsidP="00D05A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067FE" w:rsidRPr="00622B37" w:rsidRDefault="000067FE" w:rsidP="000067FE"/>
    <w:p w:rsidR="00E2598B" w:rsidRPr="000067FE" w:rsidRDefault="00E2598B" w:rsidP="000067FE"/>
    <w:sectPr w:rsidR="00E2598B" w:rsidRPr="000067FE" w:rsidSect="000067FE">
      <w:headerReference w:type="even" r:id="rId7"/>
      <w:headerReference w:type="default" r:id="rId8"/>
      <w:pgSz w:w="16838" w:h="11906" w:orient="landscape"/>
      <w:pgMar w:top="1701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1A88" w:rsidRDefault="00881A88" w:rsidP="000067FE">
      <w:r>
        <w:separator/>
      </w:r>
    </w:p>
  </w:endnote>
  <w:endnote w:type="continuationSeparator" w:id="1">
    <w:p w:rsidR="00881A88" w:rsidRDefault="00881A88" w:rsidP="000067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1A88" w:rsidRDefault="00881A88" w:rsidP="000067FE">
      <w:r>
        <w:separator/>
      </w:r>
    </w:p>
  </w:footnote>
  <w:footnote w:type="continuationSeparator" w:id="1">
    <w:p w:rsidR="00881A88" w:rsidRDefault="00881A88" w:rsidP="000067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7FE" w:rsidRDefault="00E3246A" w:rsidP="001169E9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67F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67FE" w:rsidRDefault="000067F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7FE" w:rsidRDefault="00E3246A" w:rsidP="001169E9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67FE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F54ED">
      <w:rPr>
        <w:rStyle w:val="a9"/>
        <w:noProof/>
      </w:rPr>
      <w:t>26</w:t>
    </w:r>
    <w:r>
      <w:rPr>
        <w:rStyle w:val="a9"/>
      </w:rPr>
      <w:fldChar w:fldCharType="end"/>
    </w:r>
  </w:p>
  <w:p w:rsidR="000067FE" w:rsidRDefault="000067F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0067FE"/>
    <w:rsid w:val="000067FE"/>
    <w:rsid w:val="00241FF3"/>
    <w:rsid w:val="002C3F39"/>
    <w:rsid w:val="004478A3"/>
    <w:rsid w:val="004F54ED"/>
    <w:rsid w:val="006808C6"/>
    <w:rsid w:val="00773809"/>
    <w:rsid w:val="007C6052"/>
    <w:rsid w:val="00881A88"/>
    <w:rsid w:val="00A24CAF"/>
    <w:rsid w:val="00B912FD"/>
    <w:rsid w:val="00DF04BE"/>
    <w:rsid w:val="00E175EF"/>
    <w:rsid w:val="00E2598B"/>
    <w:rsid w:val="00E3246A"/>
    <w:rsid w:val="00E93A52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67F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067FE"/>
    <w:rPr>
      <w:color w:val="800080"/>
      <w:u w:val="single"/>
    </w:rPr>
  </w:style>
  <w:style w:type="paragraph" w:customStyle="1" w:styleId="xl64">
    <w:name w:val="xl64"/>
    <w:basedOn w:val="a"/>
    <w:rsid w:val="000067FE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067FE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rsid w:val="000067FE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7">
    <w:name w:val="xl67"/>
    <w:basedOn w:val="a"/>
    <w:rsid w:val="000067FE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0067FE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9">
    <w:name w:val="xl69"/>
    <w:basedOn w:val="a"/>
    <w:rsid w:val="000067F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0">
    <w:name w:val="xl70"/>
    <w:basedOn w:val="a"/>
    <w:rsid w:val="000067FE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1">
    <w:name w:val="xl71"/>
    <w:basedOn w:val="a"/>
    <w:rsid w:val="000067F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2">
    <w:name w:val="xl72"/>
    <w:basedOn w:val="a"/>
    <w:rsid w:val="000067F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3">
    <w:name w:val="xl73"/>
    <w:basedOn w:val="a"/>
    <w:rsid w:val="000067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4">
    <w:name w:val="xl74"/>
    <w:basedOn w:val="a"/>
    <w:rsid w:val="000067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5">
    <w:name w:val="xl75"/>
    <w:basedOn w:val="a"/>
    <w:rsid w:val="000067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6">
    <w:name w:val="xl76"/>
    <w:basedOn w:val="a"/>
    <w:rsid w:val="000067F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7">
    <w:name w:val="xl77"/>
    <w:basedOn w:val="a"/>
    <w:rsid w:val="000067F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8">
    <w:name w:val="xl78"/>
    <w:basedOn w:val="a"/>
    <w:rsid w:val="000067F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9">
    <w:name w:val="xl79"/>
    <w:basedOn w:val="a"/>
    <w:rsid w:val="000067FE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0">
    <w:name w:val="xl80"/>
    <w:basedOn w:val="a"/>
    <w:rsid w:val="000067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0067F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2">
    <w:name w:val="xl82"/>
    <w:basedOn w:val="a"/>
    <w:rsid w:val="000067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3">
    <w:name w:val="xl83"/>
    <w:basedOn w:val="a"/>
    <w:rsid w:val="00006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84">
    <w:name w:val="xl84"/>
    <w:basedOn w:val="a"/>
    <w:rsid w:val="000067FE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85">
    <w:name w:val="xl85"/>
    <w:basedOn w:val="a"/>
    <w:rsid w:val="000067FE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6">
    <w:name w:val="xl86"/>
    <w:basedOn w:val="a"/>
    <w:rsid w:val="000067FE"/>
    <w:pP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ru-RU"/>
    </w:rPr>
  </w:style>
  <w:style w:type="paragraph" w:customStyle="1" w:styleId="xl87">
    <w:name w:val="xl87"/>
    <w:basedOn w:val="a"/>
    <w:rsid w:val="000067FE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067F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067FE"/>
  </w:style>
  <w:style w:type="paragraph" w:styleId="a7">
    <w:name w:val="footer"/>
    <w:basedOn w:val="a"/>
    <w:link w:val="a8"/>
    <w:uiPriority w:val="99"/>
    <w:semiHidden/>
    <w:unhideWhenUsed/>
    <w:rsid w:val="000067F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067FE"/>
  </w:style>
  <w:style w:type="character" w:styleId="a9">
    <w:name w:val="page number"/>
    <w:basedOn w:val="a0"/>
    <w:uiPriority w:val="99"/>
    <w:semiHidden/>
    <w:unhideWhenUsed/>
    <w:rsid w:val="000067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4</TotalTime>
  <Pages>26</Pages>
  <Words>9408</Words>
  <Characters>53632</Characters>
  <Application>Microsoft Office Word</Application>
  <DocSecurity>0</DocSecurity>
  <Lines>446</Lines>
  <Paragraphs>125</Paragraphs>
  <ScaleCrop>false</ScaleCrop>
  <Company/>
  <LinksUpToDate>false</LinksUpToDate>
  <CharactersWithSpaces>62915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SimkinaTU</dc:creator>
  <cp:lastModifiedBy>AcstVS</cp:lastModifiedBy>
  <cp:revision>4</cp:revision>
  <dcterms:created xsi:type="dcterms:W3CDTF">2020-01-27T08:27:00Z</dcterms:created>
  <dcterms:modified xsi:type="dcterms:W3CDTF">2020-02-06T10:41:00Z</dcterms:modified>
</cp:coreProperties>
</file>